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CF06D2" w14:textId="506CBD42" w:rsidR="00815809" w:rsidRPr="002A786F" w:rsidRDefault="00346A01" w:rsidP="002A786F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>
        <w:rPr>
          <w:b/>
          <w:bCs/>
          <w:spacing w:val="14"/>
          <w:kern w:val="18"/>
          <w:sz w:val="24"/>
          <w:u w:val="single"/>
        </w:rPr>
        <w:t>0</w:t>
      </w:r>
      <w:r w:rsidR="003576A2">
        <w:rPr>
          <w:b/>
          <w:bCs/>
          <w:spacing w:val="14"/>
          <w:kern w:val="18"/>
          <w:sz w:val="24"/>
          <w:u w:val="single"/>
        </w:rPr>
        <w:t>8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</w:t>
      </w:r>
      <w:r w:rsidR="00D605E5">
        <w:rPr>
          <w:b/>
          <w:bCs/>
          <w:spacing w:val="14"/>
          <w:kern w:val="18"/>
          <w:sz w:val="24"/>
          <w:u w:val="single"/>
        </w:rPr>
        <w:t>2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2</w:t>
      </w:r>
      <w:r w:rsidR="00D605E5">
        <w:rPr>
          <w:b/>
          <w:bCs/>
          <w:spacing w:val="14"/>
          <w:kern w:val="18"/>
          <w:sz w:val="24"/>
          <w:u w:val="single"/>
        </w:rPr>
        <w:t>3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  <w:r w:rsidR="0081580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15809">
      <w:pPr>
        <w:rPr>
          <w:rFonts w:eastAsia="Calibri"/>
          <w:szCs w:val="28"/>
          <w:lang w:eastAsia="en-US"/>
        </w:rPr>
      </w:pPr>
    </w:p>
    <w:p w14:paraId="29EB95FD" w14:textId="77777777" w:rsidR="00334CAC" w:rsidRPr="009D010D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9D010D">
        <w:rPr>
          <w:rFonts w:ascii="Times New Roman" w:hAnsi="Times New Roman"/>
          <w:sz w:val="24"/>
        </w:rPr>
        <w:t xml:space="preserve">Компания </w:t>
      </w:r>
      <w:r w:rsidRPr="009D010D">
        <w:rPr>
          <w:rFonts w:ascii="Times New Roman" w:hAnsi="Times New Roman"/>
          <w:b/>
          <w:bCs/>
          <w:sz w:val="24"/>
        </w:rPr>
        <w:t>«</w:t>
      </w:r>
      <w:proofErr w:type="spellStart"/>
      <w:r w:rsidRPr="009D010D">
        <w:rPr>
          <w:rFonts w:ascii="Times New Roman" w:hAnsi="Times New Roman"/>
          <w:b/>
          <w:bCs/>
          <w:sz w:val="24"/>
        </w:rPr>
        <w:t>Астерра</w:t>
      </w:r>
      <w:proofErr w:type="spellEnd"/>
      <w:r w:rsidRPr="009D010D">
        <w:rPr>
          <w:rFonts w:ascii="Times New Roman" w:hAnsi="Times New Roman"/>
          <w:b/>
          <w:bCs/>
          <w:sz w:val="24"/>
        </w:rPr>
        <w:t xml:space="preserve"> Девелопмент»</w:t>
      </w:r>
      <w:r w:rsidRPr="009D010D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15E2913C" w14:textId="200C4AAF" w:rsidR="006419EF" w:rsidRDefault="00815809" w:rsidP="00356AA6">
      <w:pPr>
        <w:pStyle w:val="ae"/>
        <w:rPr>
          <w:bCs/>
        </w:rPr>
      </w:pPr>
      <w:r w:rsidRPr="009D010D">
        <w:t xml:space="preserve">предложений на право заключения договора </w:t>
      </w:r>
      <w:r w:rsidR="00F5058B" w:rsidRPr="009D010D">
        <w:t>на</w:t>
      </w:r>
      <w:r w:rsidRPr="009D010D">
        <w:t xml:space="preserve"> выполнени</w:t>
      </w:r>
      <w:r w:rsidR="00F5058B" w:rsidRPr="009D010D">
        <w:t>е</w:t>
      </w:r>
      <w:r w:rsidRPr="009D010D">
        <w:t xml:space="preserve"> </w:t>
      </w:r>
      <w:proofErr w:type="gramStart"/>
      <w:r w:rsidR="00F5058B" w:rsidRPr="009D010D">
        <w:t xml:space="preserve">комплекса </w:t>
      </w:r>
      <w:r w:rsidR="00C61B06" w:rsidRPr="009D010D">
        <w:rPr>
          <w:b/>
        </w:rPr>
        <w:t xml:space="preserve"> </w:t>
      </w:r>
      <w:r w:rsidR="00C61B06" w:rsidRPr="009D010D">
        <w:rPr>
          <w:bCs/>
        </w:rPr>
        <w:t>работ</w:t>
      </w:r>
      <w:proofErr w:type="gramEnd"/>
      <w:r w:rsidR="008F2813">
        <w:rPr>
          <w:bCs/>
        </w:rPr>
        <w:t>:</w:t>
      </w:r>
    </w:p>
    <w:p w14:paraId="6C7D8F4E" w14:textId="77777777" w:rsidR="003576A2" w:rsidRDefault="003576A2" w:rsidP="00356AA6">
      <w:pPr>
        <w:pStyle w:val="ae"/>
        <w:rPr>
          <w:bCs/>
        </w:rPr>
      </w:pPr>
    </w:p>
    <w:p w14:paraId="7C40809E" w14:textId="4F97C6B7" w:rsidR="00D605E5" w:rsidRPr="003A7695" w:rsidRDefault="00726D12" w:rsidP="00D605E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</w:pPr>
      <w:r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«</w:t>
      </w:r>
      <w:r w:rsidR="00D605E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О</w:t>
      </w:r>
      <w:r w:rsidR="00D605E5" w:rsidRPr="00D605E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тделочные работы в здании "Пристройка блока начальных классов к общеобразовательной школе в пос. Молоково на 237 мест"</w:t>
      </w:r>
      <w:r w:rsidR="00D605E5"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 xml:space="preserve">. Объект находится по адресу: </w:t>
      </w:r>
      <w:bookmarkStart w:id="0" w:name="_Hlk109211331"/>
      <w:r w:rsidR="00D605E5" w:rsidRPr="003A769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Московская обл., Ленинский муниципальный район, пос. Молоково, ул. Революционная, стр. 1</w:t>
      </w:r>
      <w:bookmarkEnd w:id="0"/>
      <w:r w:rsidR="00D605E5">
        <w:rPr>
          <w:rFonts w:ascii="Times New Roman" w:hAnsi="Times New Roman"/>
          <w:b/>
          <w:bCs/>
          <w:i/>
          <w:iCs/>
          <w:color w:val="1D1C1D"/>
          <w:sz w:val="23"/>
          <w:szCs w:val="23"/>
          <w:shd w:val="clear" w:color="auto" w:fill="F8F8F8"/>
        </w:rPr>
        <w:t>»</w:t>
      </w:r>
    </w:p>
    <w:p w14:paraId="5193159F" w14:textId="77777777" w:rsidR="00D605E5" w:rsidRDefault="00D605E5" w:rsidP="00D605E5">
      <w:pPr>
        <w:rPr>
          <w:rFonts w:cs="Arial"/>
          <w:color w:val="1D1C1D"/>
          <w:sz w:val="23"/>
          <w:szCs w:val="23"/>
          <w:shd w:val="clear" w:color="auto" w:fill="F8F8F8"/>
        </w:rPr>
      </w:pPr>
    </w:p>
    <w:p w14:paraId="4FB53FFC" w14:textId="77777777" w:rsidR="00643D8C" w:rsidRDefault="00643D8C" w:rsidP="00643D8C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</w:p>
    <w:p w14:paraId="54C20A62" w14:textId="7AC6B4D7" w:rsidR="00815809" w:rsidRPr="00A21122" w:rsidRDefault="00815809" w:rsidP="00815809">
      <w:pPr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15809">
      <w:pPr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15809">
      <w:pPr>
        <w:autoSpaceDE w:val="0"/>
        <w:autoSpaceDN w:val="0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15809">
      <w:pPr>
        <w:pStyle w:val="ae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15809">
      <w:pPr>
        <w:pStyle w:val="ae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2A6B55E0" w14:textId="77777777" w:rsidR="00815809" w:rsidRPr="00461A75" w:rsidRDefault="00815809" w:rsidP="00815809">
      <w:pPr>
        <w:pStyle w:val="ae"/>
        <w:rPr>
          <w:b/>
          <w:bCs/>
          <w:u w:val="single"/>
        </w:rPr>
      </w:pPr>
    </w:p>
    <w:p w14:paraId="72CA39B4" w14:textId="61755BDD" w:rsidR="00815809" w:rsidRPr="00461A75" w:rsidRDefault="00815809" w:rsidP="00815809">
      <w:pPr>
        <w:pStyle w:val="ae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</w:t>
      </w:r>
      <w:proofErr w:type="gramStart"/>
      <w:r>
        <w:rPr>
          <w:spacing w:val="-5"/>
        </w:rPr>
        <w:t>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proofErr w:type="gramEnd"/>
      <w:r w:rsidR="00334CAC" w:rsidRPr="00334CAC">
        <w:t>7</w:t>
      </w:r>
      <w:r w:rsidR="005367CC">
        <w:t>(</w:t>
      </w:r>
      <w:r>
        <w:t>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5314AB98" w14:textId="77777777" w:rsidR="00815809" w:rsidRDefault="00815809" w:rsidP="00815809">
      <w:pPr>
        <w:autoSpaceDE w:val="0"/>
        <w:autoSpaceDN w:val="0"/>
        <w:rPr>
          <w:sz w:val="24"/>
        </w:rPr>
      </w:pPr>
    </w:p>
    <w:p w14:paraId="0019BC0A" w14:textId="66454AC1" w:rsidR="00461A75" w:rsidRPr="00461A75" w:rsidRDefault="00815809" w:rsidP="00461A75">
      <w:pPr>
        <w:pStyle w:val="ae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D605E5">
        <w:t>28</w:t>
      </w:r>
      <w:r w:rsidRPr="00E83385">
        <w:t>.0</w:t>
      </w:r>
      <w:r w:rsidR="00D605E5">
        <w:t>2</w:t>
      </w:r>
      <w:r w:rsidRPr="00E83385">
        <w:t>.202</w:t>
      </w:r>
      <w:r w:rsidR="00D605E5">
        <w:t>3</w:t>
      </w:r>
      <w:r w:rsidRPr="00E83385">
        <w:t>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</w:t>
      </w:r>
      <w:proofErr w:type="spellStart"/>
      <w:r w:rsidR="00E83385" w:rsidRPr="00E83385">
        <w:t>xls</w:t>
      </w:r>
      <w:proofErr w:type="spellEnd"/>
      <w:r w:rsidR="00E83385" w:rsidRPr="00E83385">
        <w:t>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</w:t>
      </w:r>
      <w:r w:rsidR="00D605E5">
        <w:rPr>
          <w:b/>
          <w:color w:val="FF0000"/>
          <w:u w:val="thick" w:color="FF0000"/>
        </w:rPr>
        <w:t>7</w:t>
      </w:r>
      <w:r w:rsidR="00E83385" w:rsidRPr="00E83385">
        <w:rPr>
          <w:b/>
          <w:color w:val="FF0000"/>
          <w:u w:val="thick" w:color="FF0000"/>
        </w:rPr>
        <w:t>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D605E5">
        <w:rPr>
          <w:b/>
          <w:color w:val="FF0000"/>
          <w:u w:val="thick" w:color="FF0000"/>
        </w:rPr>
        <w:t>28</w:t>
      </w:r>
      <w:r w:rsidR="00E83385" w:rsidRPr="00E83385">
        <w:rPr>
          <w:b/>
          <w:color w:val="FF0000"/>
          <w:u w:val="thick" w:color="FF0000"/>
        </w:rPr>
        <w:t>.0</w:t>
      </w:r>
      <w:r w:rsidR="00D605E5">
        <w:rPr>
          <w:b/>
          <w:color w:val="FF0000"/>
          <w:u w:val="thick" w:color="FF0000"/>
        </w:rPr>
        <w:t>2</w:t>
      </w:r>
      <w:r w:rsidR="006419EF">
        <w:rPr>
          <w:b/>
          <w:color w:val="FF0000"/>
          <w:u w:val="thick" w:color="FF0000"/>
        </w:rPr>
        <w:t>.</w:t>
      </w:r>
      <w:r w:rsidR="00E83385" w:rsidRPr="00E83385">
        <w:rPr>
          <w:b/>
          <w:color w:val="FF0000"/>
          <w:u w:val="thick" w:color="FF0000"/>
        </w:rPr>
        <w:t>202</w:t>
      </w:r>
      <w:r w:rsidR="00D605E5">
        <w:rPr>
          <w:b/>
          <w:color w:val="FF0000"/>
          <w:u w:val="thick" w:color="FF0000"/>
        </w:rPr>
        <w:t>3</w:t>
      </w:r>
      <w:r w:rsidR="001F3E97">
        <w:rPr>
          <w:b/>
          <w:color w:val="FF0000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</w:t>
      </w:r>
      <w:proofErr w:type="spellStart"/>
      <w:r w:rsidR="00E83385" w:rsidRPr="00E83385">
        <w:t>e-mail</w:t>
      </w:r>
      <w:proofErr w:type="spellEnd"/>
      <w:r w:rsidR="00E83385" w:rsidRPr="00E83385">
        <w:t xml:space="preserve">: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02589A6A" w14:textId="764F6927" w:rsidR="00E83385" w:rsidRPr="00A21122" w:rsidRDefault="00E83385" w:rsidP="00815809">
      <w:pPr>
        <w:autoSpaceDE w:val="0"/>
        <w:autoSpaceDN w:val="0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15809">
      <w:pPr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74D88BC1" w14:textId="4C4F9D0B" w:rsidR="000B67AE" w:rsidRPr="002A786F" w:rsidRDefault="000B67AE" w:rsidP="002A786F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551C4AAC" w14:textId="7A85CF80" w:rsidR="000B67AE" w:rsidRPr="002A786F" w:rsidRDefault="000B67AE" w:rsidP="002A786F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sectPr w:rsidR="000B67AE" w:rsidRPr="002A786F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19108" w14:textId="77777777" w:rsidR="009D45E8" w:rsidRDefault="009D45E8">
      <w:r>
        <w:separator/>
      </w:r>
    </w:p>
  </w:endnote>
  <w:endnote w:type="continuationSeparator" w:id="0">
    <w:p w14:paraId="26FD2FC7" w14:textId="77777777" w:rsidR="009D45E8" w:rsidRDefault="009D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298B8" w14:textId="77777777" w:rsidR="009D45E8" w:rsidRDefault="009D45E8">
      <w:r>
        <w:separator/>
      </w:r>
    </w:p>
  </w:footnote>
  <w:footnote w:type="continuationSeparator" w:id="0">
    <w:p w14:paraId="4CD9843C" w14:textId="77777777" w:rsidR="009D45E8" w:rsidRDefault="009D4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25E0"/>
    <w:rsid w:val="000C36C6"/>
    <w:rsid w:val="000C611F"/>
    <w:rsid w:val="000D6366"/>
    <w:rsid w:val="000F04D3"/>
    <w:rsid w:val="0012534F"/>
    <w:rsid w:val="00152ADE"/>
    <w:rsid w:val="00165F48"/>
    <w:rsid w:val="001B155C"/>
    <w:rsid w:val="001F3CF0"/>
    <w:rsid w:val="001F3E97"/>
    <w:rsid w:val="00213E88"/>
    <w:rsid w:val="0028506C"/>
    <w:rsid w:val="002A0B15"/>
    <w:rsid w:val="002A2203"/>
    <w:rsid w:val="002A786F"/>
    <w:rsid w:val="002B4D0A"/>
    <w:rsid w:val="002D3052"/>
    <w:rsid w:val="00303577"/>
    <w:rsid w:val="00313F40"/>
    <w:rsid w:val="00323022"/>
    <w:rsid w:val="00334CAC"/>
    <w:rsid w:val="00346A01"/>
    <w:rsid w:val="00356046"/>
    <w:rsid w:val="00356AA6"/>
    <w:rsid w:val="003576A2"/>
    <w:rsid w:val="00362780"/>
    <w:rsid w:val="00381488"/>
    <w:rsid w:val="00390C08"/>
    <w:rsid w:val="00393C4E"/>
    <w:rsid w:val="00397235"/>
    <w:rsid w:val="003A480E"/>
    <w:rsid w:val="003C1954"/>
    <w:rsid w:val="003D6550"/>
    <w:rsid w:val="003E68D7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1098"/>
    <w:rsid w:val="004A40E2"/>
    <w:rsid w:val="004A6CE2"/>
    <w:rsid w:val="004D751C"/>
    <w:rsid w:val="004E09AD"/>
    <w:rsid w:val="004E301C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76C92"/>
    <w:rsid w:val="005B1C83"/>
    <w:rsid w:val="005B23BE"/>
    <w:rsid w:val="005C529B"/>
    <w:rsid w:val="005D289C"/>
    <w:rsid w:val="005E11A9"/>
    <w:rsid w:val="005F35F5"/>
    <w:rsid w:val="00603E5C"/>
    <w:rsid w:val="006051B4"/>
    <w:rsid w:val="00625FE9"/>
    <w:rsid w:val="00626362"/>
    <w:rsid w:val="006348B6"/>
    <w:rsid w:val="006419EF"/>
    <w:rsid w:val="00643D8C"/>
    <w:rsid w:val="00646132"/>
    <w:rsid w:val="00670D68"/>
    <w:rsid w:val="006841C0"/>
    <w:rsid w:val="00695EC9"/>
    <w:rsid w:val="006A476C"/>
    <w:rsid w:val="006A63E5"/>
    <w:rsid w:val="007011CC"/>
    <w:rsid w:val="00726D12"/>
    <w:rsid w:val="00737F2C"/>
    <w:rsid w:val="00747B4B"/>
    <w:rsid w:val="007515CC"/>
    <w:rsid w:val="007642A2"/>
    <w:rsid w:val="00791B9D"/>
    <w:rsid w:val="00794501"/>
    <w:rsid w:val="007B0055"/>
    <w:rsid w:val="007B59D4"/>
    <w:rsid w:val="007C6E0A"/>
    <w:rsid w:val="007D4C71"/>
    <w:rsid w:val="007E35D7"/>
    <w:rsid w:val="007F0914"/>
    <w:rsid w:val="00815809"/>
    <w:rsid w:val="0081750B"/>
    <w:rsid w:val="00864578"/>
    <w:rsid w:val="00885BC7"/>
    <w:rsid w:val="00891914"/>
    <w:rsid w:val="008A5636"/>
    <w:rsid w:val="008B786E"/>
    <w:rsid w:val="008D4567"/>
    <w:rsid w:val="008E638D"/>
    <w:rsid w:val="008F2813"/>
    <w:rsid w:val="00902407"/>
    <w:rsid w:val="0091129D"/>
    <w:rsid w:val="009256C3"/>
    <w:rsid w:val="00953E03"/>
    <w:rsid w:val="009757F5"/>
    <w:rsid w:val="009B21A0"/>
    <w:rsid w:val="009D010D"/>
    <w:rsid w:val="009D45E8"/>
    <w:rsid w:val="009F3B21"/>
    <w:rsid w:val="00A01581"/>
    <w:rsid w:val="00A13D9B"/>
    <w:rsid w:val="00A155D4"/>
    <w:rsid w:val="00A16D4A"/>
    <w:rsid w:val="00A3012D"/>
    <w:rsid w:val="00A64207"/>
    <w:rsid w:val="00A64799"/>
    <w:rsid w:val="00A7539D"/>
    <w:rsid w:val="00A80D76"/>
    <w:rsid w:val="00AB5E77"/>
    <w:rsid w:val="00AE4550"/>
    <w:rsid w:val="00AF02F8"/>
    <w:rsid w:val="00B024D8"/>
    <w:rsid w:val="00B10782"/>
    <w:rsid w:val="00B21A69"/>
    <w:rsid w:val="00B4306C"/>
    <w:rsid w:val="00B5293D"/>
    <w:rsid w:val="00B858FD"/>
    <w:rsid w:val="00BD0FDC"/>
    <w:rsid w:val="00C131FC"/>
    <w:rsid w:val="00C26066"/>
    <w:rsid w:val="00C32BA2"/>
    <w:rsid w:val="00C61B06"/>
    <w:rsid w:val="00C75695"/>
    <w:rsid w:val="00C944A0"/>
    <w:rsid w:val="00C94BFD"/>
    <w:rsid w:val="00CA689F"/>
    <w:rsid w:val="00D407C3"/>
    <w:rsid w:val="00D605E5"/>
    <w:rsid w:val="00D722A5"/>
    <w:rsid w:val="00DB0734"/>
    <w:rsid w:val="00DC34DD"/>
    <w:rsid w:val="00DE048D"/>
    <w:rsid w:val="00DE3E98"/>
    <w:rsid w:val="00DF2E3F"/>
    <w:rsid w:val="00E17FC5"/>
    <w:rsid w:val="00E526EF"/>
    <w:rsid w:val="00E81B8C"/>
    <w:rsid w:val="00E83385"/>
    <w:rsid w:val="00E849CA"/>
    <w:rsid w:val="00EB7DAB"/>
    <w:rsid w:val="00EE6506"/>
    <w:rsid w:val="00EF67DF"/>
    <w:rsid w:val="00F16606"/>
    <w:rsid w:val="00F2726B"/>
    <w:rsid w:val="00F5058B"/>
    <w:rsid w:val="00F5491C"/>
    <w:rsid w:val="00F625F2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45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8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4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03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233350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18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631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188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366488">
                                                              <w:marLeft w:val="-240"/>
                                                              <w:marRight w:val="-12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250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07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08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0106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030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соискателя.dot</Template>
  <TotalTime>2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1681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ws-cre pto</cp:lastModifiedBy>
  <cp:revision>4</cp:revision>
  <cp:lastPrinted>2022-04-07T10:17:00Z</cp:lastPrinted>
  <dcterms:created xsi:type="dcterms:W3CDTF">2023-02-08T08:29:00Z</dcterms:created>
  <dcterms:modified xsi:type="dcterms:W3CDTF">2023-02-08T13:24:00Z</dcterms:modified>
</cp:coreProperties>
</file>